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E6AAEEC" w14:textId="1F1C9BB1" w:rsidR="00482039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729697EE" w:rsidR="003D38A3" w:rsidRPr="003D38A3" w:rsidRDefault="007638D4" w:rsidP="003D38A3">
                            <w:pPr>
                              <w:pStyle w:val="CourseContainedHeader"/>
                            </w:pPr>
                            <w:r>
                              <w:t>Mill</w:t>
                            </w:r>
                            <w:r w:rsidR="003E6E7B">
                              <w:t xml:space="preserve"> Setup Journal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729697EE" w:rsidR="003D38A3" w:rsidRPr="003D38A3" w:rsidRDefault="007638D4" w:rsidP="003D38A3">
                      <w:pPr>
                        <w:pStyle w:val="CourseContainedHeader"/>
                      </w:pPr>
                      <w:r>
                        <w:t>Mill</w:t>
                      </w:r>
                      <w:r w:rsidR="003E6E7B">
                        <w:t xml:space="preserve"> Setup Journal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B9480A1" w:rsidR="003D38A3" w:rsidRPr="003D38A3" w:rsidRDefault="0067449A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7638D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9056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B9480A1" w:rsidR="003D38A3" w:rsidRPr="003D38A3" w:rsidRDefault="0067449A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7638D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10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7638D4" w:rsidRPr="000A0E77" w14:paraId="2B75A497" w14:textId="77777777" w:rsidTr="007638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7638D4" w:rsidRPr="000A0E77" w:rsidRDefault="007638D4" w:rsidP="00301451">
            <w:pPr>
              <w:pStyle w:val="TableHeadings"/>
            </w:pPr>
            <w:r>
              <w:t>Student Name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7638D4" w:rsidRPr="000A0E77" w:rsidRDefault="007638D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59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D18CD50" w14:textId="14E9E6D2" w:rsidR="007638D4" w:rsidRPr="000A0E77" w:rsidRDefault="007638D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7638D4" w:rsidRPr="000A0E77" w14:paraId="2A2C2CEE" w14:textId="77777777" w:rsidTr="007638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7638D4" w:rsidRPr="000A0E77" w:rsidRDefault="007638D4" w:rsidP="00C30650">
            <w:pPr>
              <w:pStyle w:val="TableRows"/>
            </w:pPr>
          </w:p>
        </w:tc>
        <w:tc>
          <w:tcPr>
            <w:tcW w:w="325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7638D4" w:rsidRPr="000A0E77" w:rsidRDefault="007638D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5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35656B" w14:textId="77777777" w:rsidR="007638D4" w:rsidRPr="000A0E77" w:rsidRDefault="007638D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AF52880" w14:textId="77777777" w:rsidR="00493844" w:rsidRDefault="00493844" w:rsidP="00A3115D"/>
    <w:p w14:paraId="1A9F0070" w14:textId="7C816DCD" w:rsidR="00242356" w:rsidRDefault="00AF40F6" w:rsidP="00AF40F6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3E425FA2" w14:textId="3D6493C9" w:rsidR="00025C58" w:rsidRDefault="00AF40F6" w:rsidP="00AF40F6">
      <w:pPr>
        <w:rPr>
          <w:lang w:eastAsia="en-AU"/>
        </w:rPr>
      </w:pPr>
      <w:r>
        <w:rPr>
          <w:lang w:eastAsia="en-AU"/>
        </w:rPr>
        <w:t>You will rotate through milling machine demonstrations in small groups. Your focus is on machine safety, spindle rotation, axis identification, and setup processes</w:t>
      </w:r>
      <w:r w:rsidR="00025C58">
        <w:rPr>
          <w:lang w:eastAsia="en-AU"/>
        </w:rPr>
        <w:t>. While you are waiting for your group turn:</w:t>
      </w:r>
    </w:p>
    <w:p w14:paraId="7B6054DE" w14:textId="1C3EEF0F" w:rsidR="00025C58" w:rsidRDefault="00025C58" w:rsidP="002779F1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Complete the observation table below</w:t>
      </w:r>
    </w:p>
    <w:p w14:paraId="1E49D10C" w14:textId="22E6A9AF" w:rsidR="00025C58" w:rsidRDefault="00025C58" w:rsidP="002779F1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Fill in your setup journal notes</w:t>
      </w:r>
    </w:p>
    <w:p w14:paraId="07708226" w14:textId="1D874748" w:rsidR="002779F1" w:rsidRDefault="00025C58" w:rsidP="00AF40F6">
      <w:pPr>
        <w:pStyle w:val="ListParagraph"/>
        <w:numPr>
          <w:ilvl w:val="0"/>
          <w:numId w:val="24"/>
        </w:numPr>
        <w:rPr>
          <w:lang w:eastAsia="en-AU"/>
        </w:rPr>
      </w:pPr>
      <w:r>
        <w:rPr>
          <w:lang w:eastAsia="en-AU"/>
        </w:rPr>
        <w:t>Attempt the Rotation Safety Peer Qu</w:t>
      </w:r>
      <w:r w:rsidR="002779F1">
        <w:rPr>
          <w:lang w:eastAsia="en-AU"/>
        </w:rPr>
        <w:t>iz with a partner or team</w:t>
      </w:r>
    </w:p>
    <w:p w14:paraId="0FE0CCAB" w14:textId="78F3E877" w:rsidR="002779F1" w:rsidRPr="00AF40F6" w:rsidRDefault="002779F1" w:rsidP="00AF40F6">
      <w:pPr>
        <w:rPr>
          <w:lang w:eastAsia="en-AU"/>
        </w:rPr>
      </w:pPr>
      <w:r>
        <w:rPr>
          <w:lang w:eastAsia="en-AU"/>
        </w:rPr>
        <w:t xml:space="preserve">Your goal is to document correct mill behaviour and setup </w:t>
      </w:r>
      <w:r w:rsidR="00D506E6">
        <w:rPr>
          <w:lang w:eastAsia="en-AU"/>
        </w:rPr>
        <w:t>steps and</w:t>
      </w:r>
      <w:r>
        <w:rPr>
          <w:lang w:eastAsia="en-AU"/>
        </w:rPr>
        <w:t xml:space="preserve"> demonstrate awareness of rotation safety.</w:t>
      </w:r>
    </w:p>
    <w:p w14:paraId="76E4D06E" w14:textId="77777777" w:rsidR="00ED4A42" w:rsidRDefault="00ED4A42" w:rsidP="00A3115D"/>
    <w:p w14:paraId="107E66D5" w14:textId="36EC9636" w:rsidR="00ED4A42" w:rsidRDefault="002779F1" w:rsidP="002779F1">
      <w:pPr>
        <w:pStyle w:val="Heading4"/>
        <w:numPr>
          <w:ilvl w:val="0"/>
          <w:numId w:val="0"/>
        </w:numPr>
        <w:ind w:left="284" w:hanging="284"/>
      </w:pPr>
      <w:r>
        <w:t>Machine Setup Observation Table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835"/>
      </w:tblGrid>
      <w:tr w:rsidR="006D109A" w:rsidRPr="000A0E77" w14:paraId="67D3B96D" w14:textId="77777777" w:rsidTr="003C2A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765076A" w14:textId="652A90F7" w:rsidR="006D109A" w:rsidRPr="000A0E77" w:rsidRDefault="003C2AEC" w:rsidP="00301451">
            <w:pPr>
              <w:pStyle w:val="TableHeadings"/>
            </w:pPr>
            <w:r>
              <w:t>Mill Axis Observed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9DA300B" w14:textId="03CB2564" w:rsidR="006D109A" w:rsidRPr="000A0E77" w:rsidRDefault="003C2AE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Spindle Direction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271FB39" w14:textId="0E494824" w:rsidR="006D109A" w:rsidRPr="000A0E77" w:rsidRDefault="003C2AE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Setup Procedure Notes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19BFA2C2" w14:textId="79BAF91B" w:rsidR="006D109A" w:rsidRPr="000A0E77" w:rsidRDefault="003C2AE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Safety Feature Identified</w:t>
            </w:r>
          </w:p>
        </w:tc>
      </w:tr>
      <w:tr w:rsidR="006D109A" w:rsidRPr="000A0E77" w14:paraId="39671616" w14:textId="77777777" w:rsidTr="003C2A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783D454F" w14:textId="77777777" w:rsidR="006D109A" w:rsidRDefault="006D109A" w:rsidP="00C30650">
            <w:pPr>
              <w:pStyle w:val="TableRows"/>
            </w:pPr>
          </w:p>
          <w:p w14:paraId="3466AB19" w14:textId="77777777" w:rsidR="006D109A" w:rsidRDefault="006D109A" w:rsidP="00C30650">
            <w:pPr>
              <w:pStyle w:val="TableRows"/>
              <w:rPr>
                <w:b w:val="0"/>
                <w:bCs w:val="0"/>
              </w:rPr>
            </w:pPr>
          </w:p>
          <w:p w14:paraId="407D7958" w14:textId="77777777" w:rsidR="003C2AEC" w:rsidRPr="000A0E77" w:rsidRDefault="003C2AEC" w:rsidP="00C30650">
            <w:pPr>
              <w:pStyle w:val="TableRows"/>
            </w:pP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8A4EA47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9BC804E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F931A5C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C2AEC" w:rsidRPr="000A0E77" w14:paraId="36A42985" w14:textId="77777777" w:rsidTr="003C2AEC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05083B5F" w14:textId="77777777" w:rsidR="003C2AEC" w:rsidRDefault="003C2AEC" w:rsidP="00C30650">
            <w:pPr>
              <w:pStyle w:val="TableRows"/>
              <w:rPr>
                <w:b w:val="0"/>
                <w:bCs w:val="0"/>
              </w:rPr>
            </w:pPr>
          </w:p>
          <w:p w14:paraId="7C926313" w14:textId="77777777" w:rsidR="003C2AEC" w:rsidRDefault="003C2AEC" w:rsidP="00C30650">
            <w:pPr>
              <w:pStyle w:val="TableRows"/>
              <w:rPr>
                <w:b w:val="0"/>
                <w:bCs w:val="0"/>
              </w:rPr>
            </w:pPr>
          </w:p>
          <w:p w14:paraId="2E8F3880" w14:textId="77777777" w:rsidR="003C2AEC" w:rsidRDefault="003C2AEC" w:rsidP="00C30650">
            <w:pPr>
              <w:pStyle w:val="TableRows"/>
            </w:pP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47775613" w14:textId="77777777" w:rsidR="003C2AEC" w:rsidRPr="000A0E77" w:rsidRDefault="003C2AEC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482DECFF" w14:textId="77777777" w:rsidR="003C2AEC" w:rsidRPr="000A0E77" w:rsidRDefault="003C2AEC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24E9C12A" w14:textId="77777777" w:rsidR="003C2AEC" w:rsidRPr="000A0E77" w:rsidRDefault="003C2AEC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2AEC" w:rsidRPr="000A0E77" w14:paraId="1A091EC1" w14:textId="77777777" w:rsidTr="003C2A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3874FDA3" w14:textId="77777777" w:rsidR="003C2AEC" w:rsidRDefault="003C2AEC" w:rsidP="00C30650">
            <w:pPr>
              <w:pStyle w:val="TableRows"/>
            </w:pPr>
          </w:p>
          <w:p w14:paraId="72FE7AD4" w14:textId="77777777" w:rsidR="003C2AEC" w:rsidRDefault="003C2AEC" w:rsidP="00C30650">
            <w:pPr>
              <w:pStyle w:val="TableRows"/>
            </w:pPr>
          </w:p>
          <w:p w14:paraId="735F175A" w14:textId="77777777" w:rsidR="003C2AEC" w:rsidRDefault="003C2AEC" w:rsidP="00C30650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20FC6D1" w14:textId="77777777" w:rsidR="003C2AEC" w:rsidRPr="000A0E77" w:rsidRDefault="003C2AE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24B01C9" w14:textId="77777777" w:rsidR="003C2AEC" w:rsidRPr="000A0E77" w:rsidRDefault="003C2AE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2906F43" w14:textId="77777777" w:rsidR="003C2AEC" w:rsidRPr="000A0E77" w:rsidRDefault="003C2AE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D6681D" w14:textId="77777777" w:rsidR="006D109A" w:rsidRDefault="006D109A" w:rsidP="00ED4A42">
      <w:pPr>
        <w:tabs>
          <w:tab w:val="left" w:pos="2190"/>
        </w:tabs>
      </w:pPr>
    </w:p>
    <w:p w14:paraId="27BC1B53" w14:textId="2CB40E3F" w:rsidR="006D109A" w:rsidRDefault="00176A65" w:rsidP="00D506E6">
      <w:pPr>
        <w:pStyle w:val="Heading4"/>
        <w:numPr>
          <w:ilvl w:val="0"/>
          <w:numId w:val="0"/>
        </w:numPr>
        <w:ind w:left="284" w:hanging="284"/>
      </w:pPr>
      <w:r>
        <w:t xml:space="preserve">Setup </w:t>
      </w:r>
      <w:r w:rsidR="00D506E6">
        <w:t>Journal Reflection</w:t>
      </w:r>
    </w:p>
    <w:p w14:paraId="693185C4" w14:textId="6E6FF474" w:rsidR="0016025A" w:rsidRDefault="00D506E6" w:rsidP="00D506E6">
      <w:pPr>
        <w:rPr>
          <w:lang w:eastAsia="en-AU"/>
        </w:rPr>
      </w:pPr>
      <w:r>
        <w:rPr>
          <w:lang w:eastAsia="en-AU"/>
        </w:rPr>
        <w:t>Write a short paragraph describing what you learned today. Include how spindle direction affects setup, WHS considerations during rotation, and any insights about machine controls.</w:t>
      </w:r>
    </w:p>
    <w:p w14:paraId="2DBB6B64" w14:textId="3EE84CDD" w:rsidR="0034625B" w:rsidRDefault="006A42A4" w:rsidP="00D506E6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06E6">
        <w:rPr>
          <w:lang w:eastAsia="en-AU"/>
        </w:rPr>
        <w:t>_______________________________________________________________________________________</w:t>
      </w:r>
    </w:p>
    <w:p w14:paraId="25EDFE3F" w14:textId="7E8DA187" w:rsidR="00D506E6" w:rsidRPr="00D506E6" w:rsidRDefault="00D506E6" w:rsidP="00D506E6">
      <w:pPr>
        <w:pStyle w:val="Heading4"/>
        <w:numPr>
          <w:ilvl w:val="0"/>
          <w:numId w:val="0"/>
        </w:numPr>
        <w:ind w:left="284" w:hanging="284"/>
      </w:pPr>
      <w:r>
        <w:lastRenderedPageBreak/>
        <w:t>Rotation Safety Peer Quiz</w:t>
      </w:r>
    </w:p>
    <w:p w14:paraId="6D5472C6" w14:textId="42146510" w:rsidR="00366AD3" w:rsidRDefault="00D506E6" w:rsidP="00366AD3">
      <w:pPr>
        <w:rPr>
          <w:lang w:eastAsia="en-AU"/>
        </w:rPr>
      </w:pPr>
      <w:r>
        <w:rPr>
          <w:lang w:eastAsia="en-AU"/>
        </w:rPr>
        <w:t xml:space="preserve">Complete with a partner or team. Circle answers </w:t>
      </w:r>
      <w:proofErr w:type="gramStart"/>
      <w:r>
        <w:rPr>
          <w:lang w:eastAsia="en-AU"/>
        </w:rPr>
        <w:t>where</w:t>
      </w:r>
      <w:proofErr w:type="gramEnd"/>
      <w:r>
        <w:rPr>
          <w:lang w:eastAsia="en-AU"/>
        </w:rPr>
        <w:t xml:space="preserve"> indicated or write your own. Discuss</w:t>
      </w:r>
      <w:r w:rsidR="00FF34C2">
        <w:rPr>
          <w:lang w:eastAsia="en-AU"/>
        </w:rPr>
        <w:t xml:space="preserve"> responses together and mark each other’s work.</w:t>
      </w:r>
    </w:p>
    <w:p w14:paraId="5B0DE4B4" w14:textId="77777777" w:rsidR="008C7EEA" w:rsidRDefault="008C7EEA" w:rsidP="008C7EEA">
      <w:pPr>
        <w:rPr>
          <w:lang w:eastAsia="en-AU"/>
        </w:rPr>
      </w:pPr>
    </w:p>
    <w:p w14:paraId="064D1E07" w14:textId="7E44A995" w:rsidR="007532EF" w:rsidRPr="007B2076" w:rsidRDefault="007532EF" w:rsidP="007532EF">
      <w:pPr>
        <w:rPr>
          <w:b/>
          <w:bCs/>
        </w:rPr>
      </w:pPr>
      <w:r w:rsidRPr="000947E7">
        <w:rPr>
          <w:b/>
          <w:bCs/>
        </w:rPr>
        <w:t>Question 1:</w:t>
      </w:r>
      <w:r w:rsidRPr="007B2076">
        <w:t xml:space="preserve"> </w:t>
      </w:r>
      <w:r>
        <w:rPr>
          <w:lang w:eastAsia="en-AU"/>
        </w:rPr>
        <w:t>Which axis moves vertically on a standard milling machine</w:t>
      </w:r>
      <w:r w:rsidRPr="007B2076">
        <w:t>?</w:t>
      </w:r>
    </w:p>
    <w:p w14:paraId="5785B0BB" w14:textId="5B0C65C1" w:rsidR="007532EF" w:rsidRPr="007B2076" w:rsidRDefault="000947E7" w:rsidP="007532EF">
      <w:pPr>
        <w:pStyle w:val="ListParagraph"/>
        <w:numPr>
          <w:ilvl w:val="0"/>
          <w:numId w:val="28"/>
        </w:numPr>
        <w:rPr>
          <w:b/>
          <w:bCs/>
        </w:rPr>
      </w:pPr>
      <w:r>
        <w:t>X-axis</w:t>
      </w:r>
    </w:p>
    <w:p w14:paraId="3ED9ECFF" w14:textId="7B11EC19" w:rsidR="007532EF" w:rsidRPr="007B2076" w:rsidRDefault="000947E7" w:rsidP="007532EF">
      <w:pPr>
        <w:pStyle w:val="ListParagraph"/>
        <w:numPr>
          <w:ilvl w:val="0"/>
          <w:numId w:val="28"/>
        </w:numPr>
        <w:rPr>
          <w:b/>
          <w:bCs/>
        </w:rPr>
      </w:pPr>
      <w:r>
        <w:t>Y-axis</w:t>
      </w:r>
    </w:p>
    <w:p w14:paraId="4965BE2A" w14:textId="2D504272" w:rsidR="007532EF" w:rsidRPr="007B2076" w:rsidRDefault="000947E7" w:rsidP="007532EF">
      <w:pPr>
        <w:pStyle w:val="ListParagraph"/>
        <w:numPr>
          <w:ilvl w:val="0"/>
          <w:numId w:val="28"/>
        </w:numPr>
        <w:rPr>
          <w:b/>
          <w:bCs/>
        </w:rPr>
      </w:pPr>
      <w:r>
        <w:t>Z-axis</w:t>
      </w:r>
    </w:p>
    <w:p w14:paraId="5F3D2EB1" w14:textId="0E214492" w:rsidR="007532EF" w:rsidRPr="000947E7" w:rsidRDefault="000947E7" w:rsidP="007532EF">
      <w:pPr>
        <w:pStyle w:val="ListParagraph"/>
        <w:numPr>
          <w:ilvl w:val="0"/>
          <w:numId w:val="28"/>
        </w:numPr>
        <w:rPr>
          <w:b/>
          <w:bCs/>
        </w:rPr>
      </w:pPr>
      <w:r>
        <w:t>Tool axis</w:t>
      </w:r>
    </w:p>
    <w:p w14:paraId="022ED404" w14:textId="77777777" w:rsidR="000947E7" w:rsidRPr="007B2076" w:rsidRDefault="000947E7" w:rsidP="000947E7">
      <w:pPr>
        <w:pStyle w:val="ListParagraph"/>
        <w:rPr>
          <w:b/>
          <w:bCs/>
        </w:rPr>
      </w:pPr>
    </w:p>
    <w:p w14:paraId="56C4964B" w14:textId="75E9E757" w:rsidR="000947E7" w:rsidRPr="007B2076" w:rsidRDefault="000947E7" w:rsidP="000947E7">
      <w:pPr>
        <w:rPr>
          <w:b/>
          <w:bCs/>
        </w:rPr>
      </w:pPr>
      <w:r w:rsidRPr="000947E7">
        <w:rPr>
          <w:b/>
          <w:bCs/>
        </w:rPr>
        <w:t>Question 2:</w:t>
      </w:r>
      <w:r w:rsidRPr="007B2076">
        <w:t xml:space="preserve"> </w:t>
      </w:r>
      <w:r>
        <w:rPr>
          <w:lang w:eastAsia="en-AU"/>
        </w:rPr>
        <w:t>Before turning on the mill, what must be checked</w:t>
      </w:r>
      <w:r w:rsidRPr="007B2076">
        <w:t>?</w:t>
      </w:r>
    </w:p>
    <w:p w14:paraId="4EC6AF76" w14:textId="1E999812" w:rsidR="000947E7" w:rsidRPr="007B2076" w:rsidRDefault="000947E7" w:rsidP="000947E7">
      <w:pPr>
        <w:pStyle w:val="ListParagraph"/>
        <w:numPr>
          <w:ilvl w:val="0"/>
          <w:numId w:val="29"/>
        </w:numPr>
        <w:rPr>
          <w:b/>
          <w:bCs/>
        </w:rPr>
      </w:pPr>
      <w:r>
        <w:t>PPE is worn and workpiece is clamped</w:t>
      </w:r>
    </w:p>
    <w:p w14:paraId="37461124" w14:textId="2F9606B1" w:rsidR="000947E7" w:rsidRPr="007B2076" w:rsidRDefault="000947E7" w:rsidP="000947E7">
      <w:pPr>
        <w:pStyle w:val="ListParagraph"/>
        <w:numPr>
          <w:ilvl w:val="0"/>
          <w:numId w:val="29"/>
        </w:numPr>
        <w:rPr>
          <w:b/>
          <w:bCs/>
        </w:rPr>
      </w:pPr>
      <w:r>
        <w:t>The spindle speed is maximum</w:t>
      </w:r>
    </w:p>
    <w:p w14:paraId="160C72AA" w14:textId="7110FB9D" w:rsidR="000947E7" w:rsidRPr="007B2076" w:rsidRDefault="000947E7" w:rsidP="000947E7">
      <w:pPr>
        <w:pStyle w:val="ListParagraph"/>
        <w:numPr>
          <w:ilvl w:val="0"/>
          <w:numId w:val="29"/>
        </w:numPr>
        <w:rPr>
          <w:b/>
          <w:bCs/>
        </w:rPr>
      </w:pPr>
      <w:r>
        <w:t>No chips are on the floor</w:t>
      </w:r>
    </w:p>
    <w:p w14:paraId="76979C67" w14:textId="36BD1026" w:rsidR="000947E7" w:rsidRPr="007B2076" w:rsidRDefault="000947E7" w:rsidP="000947E7">
      <w:pPr>
        <w:pStyle w:val="ListParagraph"/>
        <w:numPr>
          <w:ilvl w:val="0"/>
          <w:numId w:val="29"/>
        </w:numPr>
        <w:rPr>
          <w:b/>
          <w:bCs/>
        </w:rPr>
      </w:pPr>
      <w:r>
        <w:t>The coolant level is topped up</w:t>
      </w:r>
    </w:p>
    <w:p w14:paraId="66F5FF39" w14:textId="77777777" w:rsidR="007532EF" w:rsidRDefault="007532EF" w:rsidP="008C7EEA">
      <w:pPr>
        <w:rPr>
          <w:lang w:eastAsia="en-AU"/>
        </w:rPr>
      </w:pPr>
    </w:p>
    <w:p w14:paraId="1479B2C1" w14:textId="5440B417" w:rsidR="000947E7" w:rsidRPr="007B2076" w:rsidRDefault="000947E7" w:rsidP="000947E7">
      <w:pPr>
        <w:rPr>
          <w:b/>
          <w:bCs/>
        </w:rPr>
      </w:pPr>
      <w:r w:rsidRPr="000947E7">
        <w:rPr>
          <w:b/>
          <w:bCs/>
        </w:rPr>
        <w:t xml:space="preserve">Question </w:t>
      </w:r>
      <w:r>
        <w:rPr>
          <w:b/>
          <w:bCs/>
        </w:rPr>
        <w:t>3</w:t>
      </w:r>
      <w:r w:rsidRPr="000947E7">
        <w:rPr>
          <w:b/>
          <w:bCs/>
        </w:rPr>
        <w:t>:</w:t>
      </w:r>
      <w:r w:rsidRPr="007B2076">
        <w:t xml:space="preserve"> </w:t>
      </w:r>
      <w:r>
        <w:rPr>
          <w:lang w:eastAsia="en-AU"/>
        </w:rPr>
        <w:t>Why should you stand to one side when starting the machine spindle</w:t>
      </w:r>
      <w:r w:rsidRPr="007B2076">
        <w:t>?</w:t>
      </w:r>
    </w:p>
    <w:p w14:paraId="6B64C8D6" w14:textId="4614A776" w:rsidR="000947E7" w:rsidRDefault="000947E7" w:rsidP="000947E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C1A3EB" w14:textId="77777777" w:rsidR="00F600BE" w:rsidRDefault="00F600BE" w:rsidP="000947E7">
      <w:pPr>
        <w:spacing w:line="480" w:lineRule="auto"/>
        <w:rPr>
          <w:lang w:eastAsia="en-AU"/>
        </w:rPr>
      </w:pPr>
    </w:p>
    <w:p w14:paraId="59581254" w14:textId="296F9E9B" w:rsidR="000947E7" w:rsidRDefault="000947E7" w:rsidP="000947E7">
      <w:pPr>
        <w:rPr>
          <w:lang w:eastAsia="en-AU"/>
        </w:rPr>
      </w:pPr>
      <w:r w:rsidRPr="000947E7">
        <w:rPr>
          <w:b/>
          <w:bCs/>
        </w:rPr>
        <w:t xml:space="preserve">Question </w:t>
      </w:r>
      <w:r>
        <w:rPr>
          <w:b/>
          <w:bCs/>
        </w:rPr>
        <w:t>4</w:t>
      </w:r>
      <w:r w:rsidRPr="000947E7">
        <w:rPr>
          <w:b/>
          <w:bCs/>
        </w:rPr>
        <w:t>:</w:t>
      </w:r>
      <w:r w:rsidRPr="007B2076">
        <w:t xml:space="preserve"> </w:t>
      </w:r>
      <w:r w:rsidRPr="000947E7">
        <w:rPr>
          <w:lang w:eastAsia="en-AU"/>
        </w:rPr>
        <w:t xml:space="preserve">List </w:t>
      </w:r>
      <w:r w:rsidRPr="000947E7">
        <w:rPr>
          <w:b/>
          <w:bCs/>
          <w:lang w:eastAsia="en-AU"/>
        </w:rPr>
        <w:t>TWO</w:t>
      </w:r>
      <w:r w:rsidRPr="000947E7">
        <w:rPr>
          <w:lang w:eastAsia="en-AU"/>
        </w:rPr>
        <w:t xml:space="preserve"> safety features you observed during the demo:</w:t>
      </w:r>
    </w:p>
    <w:p w14:paraId="4E212CA9" w14:textId="77777777" w:rsidR="00F600BE" w:rsidRPr="007B2076" w:rsidRDefault="00F600BE" w:rsidP="000947E7">
      <w:pPr>
        <w:rPr>
          <w:b/>
          <w:bCs/>
        </w:rPr>
      </w:pPr>
    </w:p>
    <w:p w14:paraId="28989291" w14:textId="0F79E94B" w:rsidR="000947E7" w:rsidRDefault="001D08BC" w:rsidP="00F600BE">
      <w:pPr>
        <w:pStyle w:val="ListParagraph"/>
        <w:numPr>
          <w:ilvl w:val="0"/>
          <w:numId w:val="32"/>
        </w:num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</w:t>
      </w:r>
    </w:p>
    <w:p w14:paraId="3C6BFD4D" w14:textId="2B31F142" w:rsidR="001D08BC" w:rsidRDefault="001D08BC" w:rsidP="00F600BE">
      <w:pPr>
        <w:pStyle w:val="ListParagraph"/>
        <w:numPr>
          <w:ilvl w:val="0"/>
          <w:numId w:val="32"/>
        </w:num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</w:t>
      </w:r>
    </w:p>
    <w:p w14:paraId="089F1240" w14:textId="77777777" w:rsidR="000947E7" w:rsidRDefault="000947E7" w:rsidP="008C7EEA">
      <w:pPr>
        <w:rPr>
          <w:lang w:eastAsia="en-AU"/>
        </w:rPr>
      </w:pPr>
    </w:p>
    <w:p w14:paraId="12B5B7D8" w14:textId="238842F0" w:rsidR="00F600BE" w:rsidRPr="007B2076" w:rsidRDefault="00F600BE" w:rsidP="00F600BE">
      <w:pPr>
        <w:rPr>
          <w:b/>
          <w:bCs/>
        </w:rPr>
      </w:pPr>
      <w:r w:rsidRPr="000947E7">
        <w:rPr>
          <w:b/>
          <w:bCs/>
        </w:rPr>
        <w:t xml:space="preserve">Question </w:t>
      </w:r>
      <w:r>
        <w:rPr>
          <w:b/>
          <w:bCs/>
        </w:rPr>
        <w:t>5</w:t>
      </w:r>
      <w:r w:rsidRPr="000947E7">
        <w:rPr>
          <w:b/>
          <w:bCs/>
        </w:rPr>
        <w:t>:</w:t>
      </w:r>
      <w:r>
        <w:rPr>
          <w:lang w:eastAsia="en-AU"/>
        </w:rPr>
        <w:t xml:space="preserve"> </w:t>
      </w:r>
      <w:r w:rsidRPr="00F600BE">
        <w:rPr>
          <w:lang w:eastAsia="en-AU"/>
        </w:rPr>
        <w:t>If you see heat building up or tool marks worsening during milling, what should you do</w:t>
      </w:r>
      <w:r w:rsidRPr="007B2076">
        <w:t>?</w:t>
      </w:r>
    </w:p>
    <w:p w14:paraId="605A8959" w14:textId="77777777" w:rsidR="00F600BE" w:rsidRDefault="00F600BE" w:rsidP="00F600B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0D655B" w14:textId="77777777" w:rsidR="000947E7" w:rsidRDefault="000947E7" w:rsidP="008C7EEA">
      <w:pPr>
        <w:rPr>
          <w:lang w:eastAsia="en-AU"/>
        </w:rPr>
      </w:pPr>
    </w:p>
    <w:p w14:paraId="0C2E8C81" w14:textId="77777777" w:rsidR="000947E7" w:rsidRDefault="000947E7" w:rsidP="008C7EEA">
      <w:pPr>
        <w:rPr>
          <w:lang w:eastAsia="en-AU"/>
        </w:rPr>
      </w:pPr>
    </w:p>
    <w:p w14:paraId="4F8AFBFA" w14:textId="2F8E2BC0" w:rsidR="0019351F" w:rsidRPr="00F600BE" w:rsidRDefault="0019351F" w:rsidP="008C7EEA">
      <w:pPr>
        <w:rPr>
          <w:b/>
          <w:bCs/>
          <w:lang w:eastAsia="en-AU"/>
        </w:rPr>
      </w:pPr>
      <w:r w:rsidRPr="00F600BE">
        <w:rPr>
          <w:b/>
          <w:bCs/>
          <w:lang w:eastAsia="en-AU"/>
        </w:rPr>
        <w:t>Discuss your quiz answers and ask your teacher if you are unsure about any.</w:t>
      </w:r>
      <w:bookmarkEnd w:id="0"/>
      <w:bookmarkEnd w:id="1"/>
      <w:bookmarkEnd w:id="2"/>
      <w:bookmarkEnd w:id="3"/>
    </w:p>
    <w:sectPr w:rsidR="0019351F" w:rsidRPr="00F600BE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AC86" w14:textId="77777777" w:rsidR="008E0375" w:rsidRDefault="008E0375" w:rsidP="009125CB">
      <w:r>
        <w:separator/>
      </w:r>
    </w:p>
    <w:p w14:paraId="46E59BD2" w14:textId="77777777" w:rsidR="008E0375" w:rsidRDefault="008E0375" w:rsidP="009125CB"/>
    <w:p w14:paraId="7197ACF7" w14:textId="77777777" w:rsidR="008E0375" w:rsidRDefault="008E0375" w:rsidP="009125CB"/>
    <w:p w14:paraId="62D36C3A" w14:textId="77777777" w:rsidR="008E0375" w:rsidRDefault="008E0375" w:rsidP="009125CB"/>
  </w:endnote>
  <w:endnote w:type="continuationSeparator" w:id="0">
    <w:p w14:paraId="6751A948" w14:textId="77777777" w:rsidR="008E0375" w:rsidRDefault="008E0375" w:rsidP="009125CB">
      <w:r>
        <w:continuationSeparator/>
      </w:r>
    </w:p>
    <w:p w14:paraId="42D80DF1" w14:textId="77777777" w:rsidR="008E0375" w:rsidRDefault="008E0375" w:rsidP="009125CB"/>
    <w:p w14:paraId="759BA7C5" w14:textId="77777777" w:rsidR="008E0375" w:rsidRDefault="008E0375" w:rsidP="009125CB"/>
    <w:p w14:paraId="6F802CDF" w14:textId="77777777" w:rsidR="008E0375" w:rsidRDefault="008E0375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808A38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7449A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FCDF" w14:textId="77777777" w:rsidR="008E0375" w:rsidRDefault="008E0375" w:rsidP="009125CB">
      <w:r>
        <w:separator/>
      </w:r>
    </w:p>
    <w:p w14:paraId="6AACE7DA" w14:textId="77777777" w:rsidR="008E0375" w:rsidRDefault="008E0375" w:rsidP="009125CB"/>
    <w:p w14:paraId="0647852B" w14:textId="77777777" w:rsidR="008E0375" w:rsidRDefault="008E0375" w:rsidP="009125CB"/>
    <w:p w14:paraId="00CC767A" w14:textId="77777777" w:rsidR="008E0375" w:rsidRDefault="008E0375" w:rsidP="009125CB"/>
  </w:footnote>
  <w:footnote w:type="continuationSeparator" w:id="0">
    <w:p w14:paraId="2A94CCF5" w14:textId="77777777" w:rsidR="008E0375" w:rsidRDefault="008E0375" w:rsidP="009125CB">
      <w:r>
        <w:continuationSeparator/>
      </w:r>
    </w:p>
    <w:p w14:paraId="2987AE91" w14:textId="77777777" w:rsidR="008E0375" w:rsidRDefault="008E0375" w:rsidP="009125CB"/>
    <w:p w14:paraId="5540C92A" w14:textId="77777777" w:rsidR="008E0375" w:rsidRDefault="008E0375" w:rsidP="009125CB"/>
    <w:p w14:paraId="31723DF4" w14:textId="77777777" w:rsidR="008E0375" w:rsidRDefault="008E0375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B61E6E"/>
    <w:multiLevelType w:val="hybridMultilevel"/>
    <w:tmpl w:val="352667BE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2D6F96"/>
    <w:multiLevelType w:val="hybridMultilevel"/>
    <w:tmpl w:val="C7D839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51354"/>
    <w:multiLevelType w:val="hybridMultilevel"/>
    <w:tmpl w:val="1FA088B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E957A5"/>
    <w:multiLevelType w:val="hybridMultilevel"/>
    <w:tmpl w:val="3E5846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5E444DD"/>
    <w:multiLevelType w:val="hybridMultilevel"/>
    <w:tmpl w:val="1FA088B0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7A44307"/>
    <w:multiLevelType w:val="hybridMultilevel"/>
    <w:tmpl w:val="1FA088B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7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B12BB"/>
    <w:multiLevelType w:val="hybridMultilevel"/>
    <w:tmpl w:val="9350FD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1"/>
  </w:num>
  <w:num w:numId="4" w16cid:durableId="1534071080">
    <w:abstractNumId w:val="25"/>
  </w:num>
  <w:num w:numId="5" w16cid:durableId="1673219778">
    <w:abstractNumId w:val="14"/>
  </w:num>
  <w:num w:numId="6" w16cid:durableId="1200585890">
    <w:abstractNumId w:val="23"/>
  </w:num>
  <w:num w:numId="7" w16cid:durableId="1908228620">
    <w:abstractNumId w:val="19"/>
  </w:num>
  <w:num w:numId="8" w16cid:durableId="1147357831">
    <w:abstractNumId w:val="2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0"/>
  </w:num>
  <w:num w:numId="20" w16cid:durableId="2127193325">
    <w:abstractNumId w:val="27"/>
  </w:num>
  <w:num w:numId="21" w16cid:durableId="383067315">
    <w:abstractNumId w:val="26"/>
  </w:num>
  <w:num w:numId="22" w16cid:durableId="1951935085">
    <w:abstractNumId w:val="30"/>
  </w:num>
  <w:num w:numId="23" w16cid:durableId="558134442">
    <w:abstractNumId w:val="29"/>
  </w:num>
  <w:num w:numId="24" w16cid:durableId="984436960">
    <w:abstractNumId w:val="28"/>
  </w:num>
  <w:num w:numId="25" w16cid:durableId="1273243779">
    <w:abstractNumId w:val="11"/>
  </w:num>
  <w:num w:numId="26" w16cid:durableId="435751135">
    <w:abstractNumId w:val="10"/>
  </w:num>
  <w:num w:numId="27" w16cid:durableId="742490067">
    <w:abstractNumId w:val="9"/>
  </w:num>
  <w:num w:numId="28" w16cid:durableId="288051725">
    <w:abstractNumId w:val="21"/>
  </w:num>
  <w:num w:numId="29" w16cid:durableId="538007023">
    <w:abstractNumId w:val="24"/>
  </w:num>
  <w:num w:numId="30" w16cid:durableId="631986048">
    <w:abstractNumId w:val="12"/>
  </w:num>
  <w:num w:numId="31" w16cid:durableId="1519811259">
    <w:abstractNumId w:val="15"/>
  </w:num>
  <w:num w:numId="32" w16cid:durableId="126256296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5C58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47E7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25DCE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9351F"/>
    <w:rsid w:val="001A6357"/>
    <w:rsid w:val="001B0D76"/>
    <w:rsid w:val="001B1387"/>
    <w:rsid w:val="001B2BF3"/>
    <w:rsid w:val="001C0F1B"/>
    <w:rsid w:val="001C3CEF"/>
    <w:rsid w:val="001C489D"/>
    <w:rsid w:val="001C5376"/>
    <w:rsid w:val="001D08BC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779F1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2AEC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642F1"/>
    <w:rsid w:val="0066645B"/>
    <w:rsid w:val="006676D3"/>
    <w:rsid w:val="00671BAF"/>
    <w:rsid w:val="0067449A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532EF"/>
    <w:rsid w:val="007638D4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C7EEA"/>
    <w:rsid w:val="008D0421"/>
    <w:rsid w:val="008D7125"/>
    <w:rsid w:val="008E0375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AF40F6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506E6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00BE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BC715D77-C0AD-4614-B4D3-9661D8DE9B7D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18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16</cp:revision>
  <dcterms:created xsi:type="dcterms:W3CDTF">2025-07-09T04:39:00Z</dcterms:created>
  <dcterms:modified xsi:type="dcterms:W3CDTF">2025-08-28T22:09:00Z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